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03235" w14:textId="393F9E70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1917EE">
        <w:rPr>
          <w:b/>
          <w:i/>
          <w:noProof/>
          <w:sz w:val="28"/>
        </w:rPr>
        <w:t>3124</w:t>
      </w:r>
    </w:p>
    <w:p w14:paraId="7A83032D" w14:textId="77777777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4A8525CE" w:rsidR="001C1613" w:rsidRPr="00410371" w:rsidRDefault="00B70A8D" w:rsidP="008117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117E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392C94E" w:rsidR="001C1613" w:rsidRPr="00410371" w:rsidRDefault="00B70A8D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17EE">
                <w:rPr>
                  <w:b/>
                  <w:noProof/>
                  <w:sz w:val="28"/>
                </w:rPr>
                <w:t>0566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DDD47B6" w:rsidR="001C1613" w:rsidRPr="00410371" w:rsidRDefault="008117EF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1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782454AF" w:rsidR="001C1613" w:rsidRPr="00410371" w:rsidRDefault="008117EF" w:rsidP="0081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118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118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Pr="00A26A33" w:rsidRDefault="001C1613" w:rsidP="001C1613">
      <w:pPr>
        <w:rPr>
          <w:rFonts w:ascii="Arial" w:hAnsi="Arial"/>
          <w:i/>
          <w:iCs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Pr="00A26A33" w:rsidRDefault="001C1613" w:rsidP="001C1613">
      <w:pPr>
        <w:rPr>
          <w:rFonts w:ascii="Arial" w:hAnsi="Arial"/>
          <w:i/>
          <w:iCs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30E1511" w:rsidR="001C1613" w:rsidRDefault="00B70A8D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03A7">
                <w:rPr>
                  <w:rFonts w:ascii="맑은 고딕" w:eastAsia="맑은 고딕" w:hAnsi="맑은 고딕" w:cs="맑은 고딕"/>
                  <w:lang w:eastAsia="ko-KR"/>
                </w:rPr>
                <w:t>Reference</w:t>
              </w:r>
              <w:r w:rsidR="00F400C2">
                <w:rPr>
                  <w:rFonts w:ascii="맑은 고딕" w:eastAsia="맑은 고딕" w:hAnsi="맑은 고딕" w:cs="맑은 고딕"/>
                  <w:lang w:eastAsia="ko-KR"/>
                </w:rPr>
                <w:t xml:space="preserve"> correction</w:t>
              </w:r>
            </w:fldSimple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7868F7C6" w:rsidR="001C1613" w:rsidRDefault="00F400C2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22E392B4" w:rsidR="001C1613" w:rsidRDefault="00B70A8D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400C2">
                <w:rPr>
                  <w:noProof/>
                </w:rPr>
                <w:t>WG1</w:t>
              </w:r>
            </w:fldSimple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890AC7B" w:rsidR="001C1613" w:rsidRDefault="00B70A8D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1809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99CE2A7" w:rsidR="001C1613" w:rsidRDefault="00B70A8D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1809">
                <w:rPr>
                  <w:noProof/>
                </w:rPr>
                <w:t>2021-08-17</w:t>
              </w:r>
            </w:fldSimple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0D66086" w:rsidR="001C1613" w:rsidRDefault="00B70A8D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1809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52BE9B2D" w:rsidR="001C1613" w:rsidRDefault="00711809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1D5CE8D3" w:rsidR="001C1613" w:rsidRPr="00711809" w:rsidRDefault="00A55B0D" w:rsidP="00945009">
            <w:pPr>
              <w:pStyle w:val="CRCoverPage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t>Two references are invalid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137D4E30" w:rsidR="002D3CF0" w:rsidRPr="00B703A7" w:rsidRDefault="00945009" w:rsidP="00B703A7">
            <w:pPr>
              <w:pStyle w:val="CRCoverPage"/>
              <w:ind w:left="100"/>
              <w:rPr>
                <w:rFonts w:hint="eastAsia"/>
              </w:rPr>
            </w:pPr>
            <w:r>
              <w:t>Correction of TR 22.278, TR 22</w:t>
            </w:r>
            <w:r w:rsidR="00142A44">
              <w:t>.</w:t>
            </w:r>
            <w:bookmarkStart w:id="1" w:name="_GoBack"/>
            <w:bookmarkEnd w:id="1"/>
            <w:r>
              <w:t>101 to TS 22.278, TS 22.101</w:t>
            </w:r>
            <w:r w:rsidR="00B703A7" w:rsidRPr="00B703A7">
              <w:tab/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D7C4951" w:rsidR="001C1613" w:rsidRDefault="00A55B0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Refering to references that do not exist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1C4F7872" w:rsidR="001C1613" w:rsidRDefault="00832202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51646898" w:rsidR="001C1613" w:rsidRPr="00B703A7" w:rsidRDefault="00F400C2" w:rsidP="00B703A7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</w:pPr>
            <w:r w:rsidRPr="00B703A7"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40D6B76" w:rsidR="001C1613" w:rsidRPr="00B703A7" w:rsidRDefault="00F400C2" w:rsidP="00B703A7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</w:pPr>
            <w:r w:rsidRPr="00B703A7"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61E03D72" w:rsidR="001C1613" w:rsidRPr="00B703A7" w:rsidRDefault="00F400C2" w:rsidP="00B703A7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</w:pPr>
            <w:r w:rsidRPr="00B703A7"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8D0D6" w14:textId="77777777" w:rsidR="00B7601C" w:rsidRPr="00B7601C" w:rsidRDefault="00B7601C" w:rsidP="00B7601C">
      <w:pPr>
        <w:pStyle w:val="1"/>
      </w:pPr>
      <w:bookmarkStart w:id="2" w:name="_Toc45387616"/>
      <w:bookmarkStart w:id="3" w:name="_Toc52638661"/>
      <w:bookmarkStart w:id="4" w:name="_Toc59116746"/>
      <w:bookmarkStart w:id="5" w:name="_Toc61885565"/>
      <w:bookmarkStart w:id="6" w:name="_Toc68279126"/>
      <w:bookmarkStart w:id="7" w:name="_Toc45387619"/>
      <w:bookmarkStart w:id="8" w:name="_Toc52638664"/>
      <w:bookmarkStart w:id="9" w:name="_Toc59116749"/>
      <w:bookmarkStart w:id="10" w:name="_Toc61885568"/>
      <w:bookmarkStart w:id="11" w:name="_Toc68279129"/>
      <w:r w:rsidRPr="00B7601C">
        <w:lastRenderedPageBreak/>
        <w:t>2</w:t>
      </w:r>
      <w:r w:rsidRPr="00B7601C">
        <w:tab/>
        <w:t>References</w:t>
      </w:r>
      <w:bookmarkEnd w:id="2"/>
      <w:bookmarkEnd w:id="3"/>
      <w:bookmarkEnd w:id="4"/>
      <w:bookmarkEnd w:id="5"/>
      <w:bookmarkEnd w:id="6"/>
    </w:p>
    <w:p w14:paraId="0A105539" w14:textId="77777777" w:rsidR="00B7601C" w:rsidRPr="00B7601C" w:rsidRDefault="00B7601C" w:rsidP="00B7601C">
      <w:r w:rsidRPr="00B7601C">
        <w:t>The following documents contain provisions which, through reference in this text, constitute provisions of the present document.</w:t>
      </w:r>
    </w:p>
    <w:p w14:paraId="2FA21704" w14:textId="77777777" w:rsidR="00B7601C" w:rsidRPr="00B7601C" w:rsidRDefault="00B7601C" w:rsidP="00B7601C">
      <w:pPr>
        <w:pStyle w:val="B1"/>
      </w:pPr>
      <w:r w:rsidRPr="00B7601C">
        <w:t>-</w:t>
      </w:r>
      <w:r w:rsidRPr="00B7601C">
        <w:tab/>
        <w:t>References are either specific (identified by date of publication, edition number, version number, etc.) or non</w:t>
      </w:r>
      <w:r w:rsidRPr="00B7601C">
        <w:noBreakHyphen/>
        <w:t>specific.</w:t>
      </w:r>
    </w:p>
    <w:p w14:paraId="7859CDD7" w14:textId="77777777" w:rsidR="00B7601C" w:rsidRPr="00B7601C" w:rsidRDefault="00B7601C" w:rsidP="00B7601C">
      <w:pPr>
        <w:pStyle w:val="B1"/>
      </w:pPr>
      <w:r w:rsidRPr="00B7601C">
        <w:t>-</w:t>
      </w:r>
      <w:r w:rsidRPr="00B7601C">
        <w:tab/>
        <w:t>For a specific reference, subsequent revisions do not apply.</w:t>
      </w:r>
    </w:p>
    <w:p w14:paraId="283AA5B2" w14:textId="77777777" w:rsidR="00B7601C" w:rsidRPr="00B7601C" w:rsidRDefault="00B7601C" w:rsidP="00B7601C">
      <w:pPr>
        <w:pStyle w:val="B1"/>
      </w:pPr>
      <w:r w:rsidRPr="00B7601C">
        <w:t>-</w:t>
      </w:r>
      <w:r w:rsidRPr="00B760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601C">
        <w:rPr>
          <w:i/>
        </w:rPr>
        <w:t xml:space="preserve"> in the same Release as the present document</w:t>
      </w:r>
      <w:r w:rsidRPr="00B7601C">
        <w:t>.</w:t>
      </w:r>
    </w:p>
    <w:p w14:paraId="6CF3696A" w14:textId="77777777" w:rsidR="00B7601C" w:rsidRPr="00B7601C" w:rsidRDefault="00B7601C" w:rsidP="00B7601C">
      <w:pPr>
        <w:pStyle w:val="EX"/>
      </w:pPr>
      <w:r w:rsidRPr="00B7601C">
        <w:t>[1]</w:t>
      </w:r>
      <w:r w:rsidRPr="00B7601C">
        <w:tab/>
        <w:t>3GPP TR 21.905: "Vocabulary for 3GPP Specifications".</w:t>
      </w:r>
    </w:p>
    <w:p w14:paraId="511FF9D9" w14:textId="77777777" w:rsidR="00B7601C" w:rsidRPr="00B7601C" w:rsidRDefault="00B7601C" w:rsidP="00B7601C">
      <w:pPr>
        <w:pStyle w:val="EX"/>
      </w:pPr>
      <w:r w:rsidRPr="00B7601C">
        <w:t>[2]</w:t>
      </w:r>
      <w:r w:rsidRPr="00B7601C">
        <w:tab/>
        <w:t xml:space="preserve">NGMN 5G White Paper v1.0, February 2015. </w:t>
      </w:r>
    </w:p>
    <w:p w14:paraId="52C0DADD" w14:textId="77777777" w:rsidR="00B7601C" w:rsidRPr="00B7601C" w:rsidRDefault="00B7601C" w:rsidP="00B7601C">
      <w:pPr>
        <w:pStyle w:val="EX"/>
      </w:pPr>
      <w:r w:rsidRPr="00B7601C">
        <w:t>[3]</w:t>
      </w:r>
      <w:r w:rsidRPr="00B7601C">
        <w:tab/>
        <w:t>3GPP TS 22.011: "Service accessibility".</w:t>
      </w:r>
    </w:p>
    <w:p w14:paraId="4B9932BE" w14:textId="77777777" w:rsidR="00B7601C" w:rsidRPr="00B7601C" w:rsidRDefault="00B7601C" w:rsidP="00B7601C">
      <w:pPr>
        <w:pStyle w:val="EX"/>
      </w:pPr>
      <w:r w:rsidRPr="00B7601C">
        <w:t>[4]</w:t>
      </w:r>
      <w:r w:rsidRPr="00B7601C">
        <w:tab/>
        <w:t>NGMN, "Perspectives on Vertical Industries and Implications for 5G, v2.0", September 2016.</w:t>
      </w:r>
    </w:p>
    <w:p w14:paraId="4F3C706C" w14:textId="7DF70475" w:rsidR="00B7601C" w:rsidRPr="00B7601C" w:rsidRDefault="00B7601C" w:rsidP="00B7601C">
      <w:pPr>
        <w:pStyle w:val="EX"/>
      </w:pPr>
      <w:r w:rsidRPr="00B7601C">
        <w:t xml:space="preserve">[5] </w:t>
      </w:r>
      <w:r w:rsidRPr="00B7601C">
        <w:tab/>
        <w:t xml:space="preserve">3GPP </w:t>
      </w:r>
      <w:del w:id="12" w:author="Eunah" w:date="2021-08-17T22:03:00Z">
        <w:r w:rsidRPr="00B7601C" w:rsidDel="00DC744B">
          <w:delText xml:space="preserve">TR </w:delText>
        </w:r>
      </w:del>
      <w:ins w:id="13" w:author="Eunah" w:date="2021-08-17T22:03:00Z">
        <w:r w:rsidR="00DC744B">
          <w:t>TS</w:t>
        </w:r>
        <w:r w:rsidR="00DC744B" w:rsidRPr="00B7601C">
          <w:t xml:space="preserve"> </w:t>
        </w:r>
      </w:ins>
      <w:r w:rsidRPr="00B7601C">
        <w:t>22.278: "Service requirements for the Evolved Packet System (EPS)".</w:t>
      </w:r>
    </w:p>
    <w:p w14:paraId="5CB1D16C" w14:textId="5AF1882C" w:rsidR="00B7601C" w:rsidRPr="00B7601C" w:rsidRDefault="00B7601C" w:rsidP="00B7601C">
      <w:pPr>
        <w:pStyle w:val="EX"/>
      </w:pPr>
      <w:r w:rsidRPr="00B7601C">
        <w:t xml:space="preserve">[6] </w:t>
      </w:r>
      <w:r w:rsidRPr="00B7601C">
        <w:tab/>
        <w:t xml:space="preserve">3GPP </w:t>
      </w:r>
      <w:del w:id="14" w:author="Eunah" w:date="2021-08-17T22:03:00Z">
        <w:r w:rsidRPr="00B7601C" w:rsidDel="00DC744B">
          <w:delText xml:space="preserve">TR </w:delText>
        </w:r>
      </w:del>
      <w:ins w:id="15" w:author="Eunah" w:date="2021-08-17T22:03:00Z">
        <w:r w:rsidR="00DC744B">
          <w:t>TS</w:t>
        </w:r>
        <w:r w:rsidR="00DC744B" w:rsidRPr="00B7601C">
          <w:t xml:space="preserve"> </w:t>
        </w:r>
      </w:ins>
      <w:r w:rsidRPr="00B7601C">
        <w:t>22.101: "Service aspects; Service principles".</w:t>
      </w:r>
    </w:p>
    <w:p w14:paraId="2CBC158B" w14:textId="77777777" w:rsidR="00B7601C" w:rsidRPr="00B7601C" w:rsidRDefault="00B7601C" w:rsidP="00B7601C">
      <w:pPr>
        <w:pStyle w:val="EX"/>
      </w:pPr>
      <w:r w:rsidRPr="00B7601C">
        <w:t>[7]</w:t>
      </w:r>
      <w:r w:rsidRPr="00B7601C">
        <w:tab/>
        <w:t>3GPP TS 22.146: "Multimedia Broadcast/Multicast Service (MBMS)".</w:t>
      </w:r>
    </w:p>
    <w:p w14:paraId="46935242" w14:textId="77777777" w:rsidR="00B7601C" w:rsidRPr="00B7601C" w:rsidRDefault="00B7601C" w:rsidP="00B7601C">
      <w:pPr>
        <w:pStyle w:val="EX"/>
      </w:pPr>
      <w:r w:rsidRPr="00B7601C">
        <w:t>[8]</w:t>
      </w:r>
      <w:r w:rsidRPr="00B7601C">
        <w:tab/>
        <w:t>3GPP TS 22.246: "Multimedia Broadcast/Multicast Service (MBMS) user services".</w:t>
      </w:r>
    </w:p>
    <w:p w14:paraId="1CC782DF" w14:textId="77777777" w:rsidR="00B7601C" w:rsidRPr="00B7601C" w:rsidRDefault="00B7601C" w:rsidP="00B7601C">
      <w:pPr>
        <w:pStyle w:val="EX"/>
      </w:pPr>
      <w:r w:rsidRPr="00B7601C">
        <w:t xml:space="preserve">[9] </w:t>
      </w:r>
      <w:r w:rsidRPr="00B7601C">
        <w:tab/>
        <w:t>3GPP TS 22.186: "Enhancement of 3GPP support for V2X scenarios".</w:t>
      </w:r>
    </w:p>
    <w:p w14:paraId="2CF47722" w14:textId="77777777" w:rsidR="00B7601C" w:rsidRPr="00B7601C" w:rsidRDefault="00B7601C" w:rsidP="00B7601C">
      <w:pPr>
        <w:pStyle w:val="EX"/>
      </w:pPr>
      <w:r w:rsidRPr="00B7601C">
        <w:t>[10]</w:t>
      </w:r>
      <w:r w:rsidRPr="00B7601C">
        <w:tab/>
        <w:t>NGMN, "Recommendations for NGMN KPIs and Requirements for 5G", June 2016</w:t>
      </w:r>
    </w:p>
    <w:p w14:paraId="398B3030" w14:textId="77777777" w:rsidR="00B7601C" w:rsidRPr="00B7601C" w:rsidRDefault="00B7601C" w:rsidP="00B7601C">
      <w:pPr>
        <w:pStyle w:val="EX"/>
      </w:pPr>
      <w:r w:rsidRPr="00B7601C">
        <w:t>[11]</w:t>
      </w:r>
      <w:r w:rsidRPr="00B7601C">
        <w:tab/>
        <w:t>3GPP TS 22.115: "Service aspects; Charging and billing".</w:t>
      </w:r>
    </w:p>
    <w:p w14:paraId="2BC47D4D" w14:textId="77777777" w:rsidR="00B7601C" w:rsidRPr="00B7601C" w:rsidRDefault="00B7601C" w:rsidP="00B7601C">
      <w:pPr>
        <w:pStyle w:val="EX"/>
      </w:pPr>
      <w:r w:rsidRPr="00B7601C">
        <w:t xml:space="preserve">[12] </w:t>
      </w:r>
      <w:r w:rsidRPr="00B7601C">
        <w:tab/>
        <w:t>Communication network dependability engineering. IEC 61907:2009.</w:t>
      </w:r>
    </w:p>
    <w:p w14:paraId="2C07C0F9" w14:textId="77777777" w:rsidR="00B7601C" w:rsidRPr="00B7601C" w:rsidRDefault="00B7601C" w:rsidP="00B7601C">
      <w:pPr>
        <w:pStyle w:val="EX"/>
      </w:pPr>
      <w:r w:rsidRPr="00B7601C">
        <w:rPr>
          <w:lang w:val="es-ES"/>
        </w:rPr>
        <w:t>[13]</w:t>
      </w:r>
      <w:r w:rsidRPr="00B7601C">
        <w:rPr>
          <w:lang w:val="es-ES"/>
        </w:rPr>
        <w:tab/>
        <w:t xml:space="preserve">Soriano, R., Alberto, M., Collazo, J., Gonzales, I., Kupzo, F., Moreno, L., &amp; Lorenzo, J. OpenNode. </w:t>
      </w:r>
      <w:r w:rsidRPr="00B7601C">
        <w:t>Open Architecture for Secondary Nodes of the Electricity Smartgrid. In Proceedings CIRED 2011 21st International Conference on Electricity Distribution, CD1. June 2011.</w:t>
      </w:r>
    </w:p>
    <w:p w14:paraId="4082EDAB" w14:textId="77777777" w:rsidR="00B7601C" w:rsidRPr="00B7601C" w:rsidRDefault="00B7601C" w:rsidP="00B7601C">
      <w:pPr>
        <w:pStyle w:val="EX"/>
        <w:rPr>
          <w:lang w:val="fr-FR"/>
        </w:rPr>
      </w:pPr>
      <w:r w:rsidRPr="00B7601C">
        <w:t xml:space="preserve">[14] </w:t>
      </w:r>
      <w:r w:rsidRPr="00B7601C">
        <w:tab/>
        <w:t xml:space="preserve">North American Electric Reliability Council. Frequently Asked Questions (FAQs) Cyber Security Standards CIP–002–1 through CIP–009–1. </w:t>
      </w:r>
      <w:r w:rsidRPr="00B7601C">
        <w:rPr>
          <w:lang w:val="fr-FR"/>
        </w:rPr>
        <w:t xml:space="preserve">Available: http://www.nerc.com/docs/standards/sar/Revised_CIP-002-009_FAQs_06Mar06.pdf. 2006. </w:t>
      </w:r>
    </w:p>
    <w:p w14:paraId="79E49175" w14:textId="77777777" w:rsidR="00B7601C" w:rsidRPr="00B7601C" w:rsidRDefault="00B7601C" w:rsidP="00B7601C">
      <w:pPr>
        <w:pStyle w:val="EX"/>
      </w:pPr>
      <w:r w:rsidRPr="00B7601C">
        <w:t>[15]</w:t>
      </w:r>
      <w:r w:rsidRPr="00B7601C"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50AD3BA0" w14:textId="77777777" w:rsidR="00B7601C" w:rsidRPr="00B7601C" w:rsidRDefault="00B7601C" w:rsidP="00B7601C">
      <w:pPr>
        <w:pStyle w:val="EX"/>
      </w:pPr>
      <w:r w:rsidRPr="00B7601C">
        <w:t>[16]</w:t>
      </w:r>
      <w:r w:rsidRPr="00B7601C">
        <w:tab/>
        <w:t xml:space="preserve">IEEE Power Engineering Society – Power System Relaying Committee – System Protection Subcommittee Working Group C-6. Wide Area Protection and Emergency Control. </w:t>
      </w:r>
    </w:p>
    <w:p w14:paraId="20D5485C" w14:textId="77777777" w:rsidR="00B7601C" w:rsidRPr="00B7601C" w:rsidRDefault="00B7601C" w:rsidP="00B7601C">
      <w:pPr>
        <w:pStyle w:val="EX"/>
      </w:pPr>
      <w:r w:rsidRPr="00B7601C">
        <w:t>[17]</w:t>
      </w:r>
      <w:r w:rsidRPr="00B7601C">
        <w:tab/>
        <w:t>Begovic, Miroslav, et al. "Wide-area protection and emergency control". Proceedings of the IEEE 93.5, pp. 876-891, 2005.</w:t>
      </w:r>
    </w:p>
    <w:p w14:paraId="3145C618" w14:textId="77777777" w:rsidR="00B7601C" w:rsidRPr="00B7601C" w:rsidRDefault="00B7601C" w:rsidP="00B7601C">
      <w:pPr>
        <w:pStyle w:val="EX"/>
      </w:pPr>
      <w:r w:rsidRPr="00B7601C">
        <w:t>[18]</w:t>
      </w:r>
      <w:r w:rsidRPr="00B7601C">
        <w:tab/>
        <w:t>ITU-T Recommendation G.1000 "Communications quality of service: A framework and definitions".</w:t>
      </w:r>
    </w:p>
    <w:p w14:paraId="5CCD43EF" w14:textId="77777777" w:rsidR="00B7601C" w:rsidRPr="00B7601C" w:rsidRDefault="00B7601C" w:rsidP="00B7601C">
      <w:pPr>
        <w:pStyle w:val="EX"/>
      </w:pPr>
      <w:r w:rsidRPr="00B7601C">
        <w:t>[19]</w:t>
      </w:r>
      <w:r w:rsidRPr="00B7601C">
        <w:tab/>
        <w:t xml:space="preserve">IEC 61907, "Communication network dependability engineering". </w:t>
      </w:r>
    </w:p>
    <w:p w14:paraId="49B41106" w14:textId="77777777" w:rsidR="00B7601C" w:rsidRPr="00B7601C" w:rsidRDefault="00B7601C" w:rsidP="00B7601C">
      <w:pPr>
        <w:pStyle w:val="EX"/>
      </w:pPr>
      <w:r w:rsidRPr="00B7601C">
        <w:t>[20]</w:t>
      </w:r>
      <w:r w:rsidRPr="00B7601C">
        <w:tab/>
        <w:t>NIST, "Framework for Cyber-Physical Systems", 2016.</w:t>
      </w:r>
    </w:p>
    <w:p w14:paraId="1BFDEDEC" w14:textId="77777777" w:rsidR="00B7601C" w:rsidRPr="00B7601C" w:rsidRDefault="00B7601C" w:rsidP="00B7601C">
      <w:pPr>
        <w:pStyle w:val="EX"/>
      </w:pPr>
      <w:r w:rsidRPr="00B7601C">
        <w:t>[21]</w:t>
      </w:r>
      <w:r w:rsidRPr="00B7601C">
        <w:tab/>
        <w:t>3GPP TS 22.104: "Service requirements for cyber-physical control applications in vertical domains".</w:t>
      </w:r>
    </w:p>
    <w:p w14:paraId="779D28EF" w14:textId="77777777" w:rsidR="00B7601C" w:rsidRPr="00B7601C" w:rsidRDefault="00B7601C" w:rsidP="00B7601C">
      <w:pPr>
        <w:pStyle w:val="EX"/>
      </w:pPr>
      <w:r w:rsidRPr="00B7601C">
        <w:lastRenderedPageBreak/>
        <w:t>[22]</w:t>
      </w:r>
      <w:r w:rsidRPr="00B7601C">
        <w:tab/>
        <w:t>3GPP TS 22.262: "Message Service within the 5G System".</w:t>
      </w:r>
    </w:p>
    <w:p w14:paraId="63384D7C" w14:textId="77777777" w:rsidR="00B7601C" w:rsidRPr="00B7601C" w:rsidRDefault="00B7601C" w:rsidP="00B7601C">
      <w:pPr>
        <w:pStyle w:val="EX"/>
      </w:pPr>
      <w:r w:rsidRPr="00B7601C">
        <w:t>[23]</w:t>
      </w:r>
      <w:r w:rsidRPr="00B7601C">
        <w:tab/>
        <w:t>3GPP TS 22.289: "Mobile Communication System for Railways".</w:t>
      </w:r>
    </w:p>
    <w:p w14:paraId="02018736" w14:textId="77777777" w:rsidR="00B7601C" w:rsidRPr="00B7601C" w:rsidRDefault="00B7601C" w:rsidP="00B7601C">
      <w:pPr>
        <w:pStyle w:val="EX"/>
      </w:pPr>
      <w:r w:rsidRPr="00B7601C">
        <w:t>[24]</w:t>
      </w:r>
      <w:r w:rsidRPr="00B7601C">
        <w:tab/>
        <w:t>3GPP TS 22.071: " Location Services".</w:t>
      </w:r>
    </w:p>
    <w:p w14:paraId="0FACCB15" w14:textId="77777777" w:rsidR="00B7601C" w:rsidRPr="00B7601C" w:rsidRDefault="00B7601C" w:rsidP="00B7601C">
      <w:pPr>
        <w:pStyle w:val="EX"/>
      </w:pPr>
      <w:r w:rsidRPr="00B7601C">
        <w:t>[25]</w:t>
      </w:r>
      <w:r w:rsidRPr="00B7601C">
        <w:tab/>
        <w:t>3GPP TS 23.122: "Non-Access-Stratum (NAS) functions related to Mobile Station (MS) in idle mode".</w:t>
      </w:r>
    </w:p>
    <w:p w14:paraId="72F79B67" w14:textId="77777777" w:rsidR="00B7601C" w:rsidRPr="00B7601C" w:rsidRDefault="00B7601C" w:rsidP="00B7601C">
      <w:pPr>
        <w:pStyle w:val="EX"/>
      </w:pPr>
      <w:r w:rsidRPr="00B7601C">
        <w:t>[26]</w:t>
      </w:r>
      <w:r w:rsidRPr="00B7601C">
        <w:tab/>
        <w:t>3GPP TS 22.125: "Unmanned Aerial System (UAS) support in 3GPP ".</w:t>
      </w:r>
    </w:p>
    <w:p w14:paraId="2011A6CC" w14:textId="77777777" w:rsidR="00B7601C" w:rsidRPr="00B7601C" w:rsidRDefault="00B7601C" w:rsidP="00B7601C">
      <w:pPr>
        <w:pStyle w:val="EX"/>
      </w:pPr>
      <w:r w:rsidRPr="00B7601C">
        <w:t>[27]</w:t>
      </w:r>
      <w:r w:rsidRPr="00B7601C">
        <w:tab/>
        <w:t>3GPP TS 22.468: "Group Communication System Enablers (GCSE) ".</w:t>
      </w:r>
    </w:p>
    <w:p w14:paraId="603894A2" w14:textId="77777777" w:rsidR="00B7601C" w:rsidRPr="00B7601C" w:rsidRDefault="00B7601C" w:rsidP="00B7601C">
      <w:pPr>
        <w:pStyle w:val="EX"/>
      </w:pPr>
      <w:r w:rsidRPr="00B7601C">
        <w:t>[28]</w:t>
      </w:r>
      <w:r w:rsidRPr="00B7601C">
        <w:tab/>
        <w:t>3GPP TS 22.263: "Service requirements for Video, Imaging and Audio for Professional Applications (VIAPA)".</w:t>
      </w:r>
    </w:p>
    <w:p w14:paraId="75AAF15A" w14:textId="77777777" w:rsidR="00B7601C" w:rsidRPr="00B7601C" w:rsidRDefault="00B7601C" w:rsidP="00B7601C">
      <w:pPr>
        <w:pStyle w:val="EX"/>
      </w:pPr>
      <w:r w:rsidRPr="00B7601C">
        <w:t>[29]</w:t>
      </w:r>
      <w:r w:rsidRPr="00B7601C">
        <w:tab/>
        <w:t>3GPP TS 22.263: "Service requirements for Video, Imaging and Audio for Professional Applications".</w:t>
      </w:r>
    </w:p>
    <w:p w14:paraId="522CA34C" w14:textId="5E1A9BA7" w:rsidR="001C1613" w:rsidRPr="00B7601C" w:rsidRDefault="00B7601C" w:rsidP="00B703A7">
      <w:pPr>
        <w:pStyle w:val="EX"/>
      </w:pPr>
      <w:r w:rsidRPr="00B7601C">
        <w:t>[30]</w:t>
      </w:r>
      <w:r w:rsidRPr="00B7601C">
        <w:tab/>
        <w:t>3GPP TS 22.179: "Mission Critical Push to Talk (MCPTT)".</w:t>
      </w:r>
      <w:bookmarkEnd w:id="7"/>
      <w:bookmarkEnd w:id="8"/>
      <w:bookmarkEnd w:id="9"/>
      <w:bookmarkEnd w:id="10"/>
      <w:bookmarkEnd w:id="11"/>
    </w:p>
    <w:sectPr w:rsidR="001C1613" w:rsidRPr="00B7601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98964" w14:textId="77777777" w:rsidR="00F86BC7" w:rsidRDefault="00F86BC7">
      <w:r>
        <w:separator/>
      </w:r>
    </w:p>
  </w:endnote>
  <w:endnote w:type="continuationSeparator" w:id="0">
    <w:p w14:paraId="7BC216D5" w14:textId="77777777" w:rsidR="00F86BC7" w:rsidRDefault="00F8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7DE21" w14:textId="77777777" w:rsidR="00F86BC7" w:rsidRDefault="00F86BC7">
      <w:r>
        <w:separator/>
      </w:r>
    </w:p>
  </w:footnote>
  <w:footnote w:type="continuationSeparator" w:id="0">
    <w:p w14:paraId="70FB53CB" w14:textId="77777777" w:rsidR="00F86BC7" w:rsidRDefault="00F86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2A44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17EE"/>
    <w:rsid w:val="0019232F"/>
    <w:rsid w:val="00192D74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091A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3CF0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34C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6DD4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958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1809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17EF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202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4197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51C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5009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6A33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5B0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AF6ECD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3A7"/>
    <w:rsid w:val="00B705A6"/>
    <w:rsid w:val="00B70A8D"/>
    <w:rsid w:val="00B75C8D"/>
    <w:rsid w:val="00B7601C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5670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57E69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C744B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377E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0F74"/>
    <w:rsid w:val="00EC1C1F"/>
    <w:rsid w:val="00EC23AF"/>
    <w:rsid w:val="00EC4A25"/>
    <w:rsid w:val="00EC5F24"/>
    <w:rsid w:val="00ED1B4D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00C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86BC7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Char0"/>
    <w:semiHidden/>
    <w:unhideWhenUsed/>
    <w:rsid w:val="00536DD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a"/>
    <w:semiHidden/>
    <w:rsid w:val="00536DD4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977C8-0F96-4F12-93DB-3010D98C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5410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Eunah</cp:lastModifiedBy>
  <cp:revision>3</cp:revision>
  <cp:lastPrinted>2019-02-25T14:05:00Z</cp:lastPrinted>
  <dcterms:created xsi:type="dcterms:W3CDTF">2021-08-17T15:52:00Z</dcterms:created>
  <dcterms:modified xsi:type="dcterms:W3CDTF">2021-08-17T15:53:00Z</dcterms:modified>
</cp:coreProperties>
</file>